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E800F" w14:textId="5239B478" w:rsidR="006B2F86" w:rsidRDefault="00B75FBB" w:rsidP="00E71FC3">
      <w:pPr>
        <w:pStyle w:val="NoSpacing"/>
      </w:pPr>
      <w:r>
        <w:rPr>
          <w:u w:val="single"/>
        </w:rPr>
        <w:t>John BOTONER</w:t>
      </w:r>
      <w:r>
        <w:t xml:space="preserve">      (fl.1407)</w:t>
      </w:r>
    </w:p>
    <w:p w14:paraId="0ACD46A0" w14:textId="6FB126C2" w:rsidR="00B75FBB" w:rsidRDefault="00B75FBB" w:rsidP="00E71FC3">
      <w:pPr>
        <w:pStyle w:val="NoSpacing"/>
      </w:pPr>
      <w:r>
        <w:t>of Coventry.</w:t>
      </w:r>
    </w:p>
    <w:p w14:paraId="7A28C6FA" w14:textId="0966513F" w:rsidR="00B75FBB" w:rsidRDefault="00B75FBB" w:rsidP="00E71FC3">
      <w:pPr>
        <w:pStyle w:val="NoSpacing"/>
      </w:pPr>
    </w:p>
    <w:p w14:paraId="35478B12" w14:textId="14AEF953" w:rsidR="00B75FBB" w:rsidRDefault="00B75FBB" w:rsidP="00E71FC3">
      <w:pPr>
        <w:pStyle w:val="NoSpacing"/>
      </w:pPr>
    </w:p>
    <w:p w14:paraId="179F9915" w14:textId="69CF636F" w:rsidR="00B75FBB" w:rsidRDefault="00B75FBB" w:rsidP="00E71FC3">
      <w:pPr>
        <w:pStyle w:val="NoSpacing"/>
      </w:pPr>
      <w:r>
        <w:t xml:space="preserve">   ca.</w:t>
      </w:r>
      <w:r>
        <w:tab/>
        <w:t>1407</w:t>
      </w:r>
      <w:r>
        <w:tab/>
        <w:t>He was Mayor.   (Ricardian XXIX p.72)</w:t>
      </w:r>
    </w:p>
    <w:p w14:paraId="54268C1D" w14:textId="65DA18DD" w:rsidR="00B75FBB" w:rsidRDefault="00B75FBB" w:rsidP="00E71FC3">
      <w:pPr>
        <w:pStyle w:val="NoSpacing"/>
      </w:pPr>
    </w:p>
    <w:p w14:paraId="7AF8B870" w14:textId="32C89EF1" w:rsidR="00B75FBB" w:rsidRDefault="00B75FBB" w:rsidP="00E71FC3">
      <w:pPr>
        <w:pStyle w:val="NoSpacing"/>
      </w:pPr>
    </w:p>
    <w:p w14:paraId="55865FF0" w14:textId="5F589A54" w:rsidR="00B75FBB" w:rsidRPr="00B75FBB" w:rsidRDefault="00B75FBB" w:rsidP="00E71FC3">
      <w:pPr>
        <w:pStyle w:val="NoSpacing"/>
      </w:pPr>
      <w:r>
        <w:t>11 October 2019</w:t>
      </w:r>
      <w:bookmarkStart w:id="0" w:name="_GoBack"/>
      <w:bookmarkEnd w:id="0"/>
    </w:p>
    <w:sectPr w:rsidR="00B75FBB" w:rsidRPr="00B75F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7D528" w14:textId="77777777" w:rsidR="00B75FBB" w:rsidRDefault="00B75FBB" w:rsidP="00E71FC3">
      <w:pPr>
        <w:spacing w:after="0" w:line="240" w:lineRule="auto"/>
      </w:pPr>
      <w:r>
        <w:separator/>
      </w:r>
    </w:p>
  </w:endnote>
  <w:endnote w:type="continuationSeparator" w:id="0">
    <w:p w14:paraId="2A533930" w14:textId="77777777" w:rsidR="00B75FBB" w:rsidRDefault="00B75F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11B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3A547" w14:textId="77777777" w:rsidR="00B75FBB" w:rsidRDefault="00B75FBB" w:rsidP="00E71FC3">
      <w:pPr>
        <w:spacing w:after="0" w:line="240" w:lineRule="auto"/>
      </w:pPr>
      <w:r>
        <w:separator/>
      </w:r>
    </w:p>
  </w:footnote>
  <w:footnote w:type="continuationSeparator" w:id="0">
    <w:p w14:paraId="2F3BB87C" w14:textId="77777777" w:rsidR="00B75FBB" w:rsidRDefault="00B75F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BB"/>
    <w:rsid w:val="001A7C09"/>
    <w:rsid w:val="00577BD5"/>
    <w:rsid w:val="00656CBA"/>
    <w:rsid w:val="006A1F77"/>
    <w:rsid w:val="00733BE7"/>
    <w:rsid w:val="00AB52E8"/>
    <w:rsid w:val="00B16D3F"/>
    <w:rsid w:val="00B75FB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4443F"/>
  <w15:chartTrackingRefBased/>
  <w15:docId w15:val="{95AD32B1-D619-4610-B04A-2EF7D10F7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2019-10-11T20:20:00Z</dcterms:created>
  <dcterms:modified xsi:type="dcterms:W3CDTF">2019-10-11T20:21:00Z</dcterms:modified>
</cp:coreProperties>
</file>